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937" w:rsidRPr="00115BBA" w:rsidRDefault="00CB7937" w:rsidP="00AC59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5BB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13</w:t>
      </w:r>
    </w:p>
    <w:p w:rsidR="00CB7937" w:rsidRPr="00115BBA" w:rsidRDefault="00CB7937" w:rsidP="00AC59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15BBA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115BBA">
        <w:rPr>
          <w:rFonts w:ascii="Times New Roman" w:hAnsi="Times New Roman"/>
          <w:sz w:val="28"/>
          <w:szCs w:val="28"/>
        </w:rPr>
        <w:t xml:space="preserve"> Пыть-Яха</w:t>
      </w:r>
    </w:p>
    <w:p w:rsidR="00CB7937" w:rsidRDefault="00CB7937" w:rsidP="00AC598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115BB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19.03.</w:t>
      </w:r>
      <w:r w:rsidRPr="00115B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1 № 372</w:t>
      </w:r>
    </w:p>
    <w:p w:rsidR="00CB7937" w:rsidRDefault="00CB7937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CB7937" w:rsidRPr="00CB576C" w:rsidRDefault="00CB7937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Pr="00CB576C">
        <w:rPr>
          <w:rFonts w:ascii="Times New Roman" w:hAnsi="Times New Roman"/>
          <w:sz w:val="28"/>
          <w:szCs w:val="24"/>
        </w:rPr>
        <w:t xml:space="preserve">Приложение </w:t>
      </w:r>
      <w:r>
        <w:rPr>
          <w:rFonts w:ascii="Times New Roman" w:hAnsi="Times New Roman"/>
          <w:sz w:val="28"/>
          <w:szCs w:val="24"/>
        </w:rPr>
        <w:t>18</w:t>
      </w:r>
    </w:p>
    <w:p w:rsidR="00CB7937" w:rsidRPr="00CB576C" w:rsidRDefault="00CB7937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ab/>
      </w:r>
      <w:r w:rsidRPr="00CB576C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CB7937" w:rsidRPr="00CB576C" w:rsidRDefault="00CB7937" w:rsidP="009B747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sz w:val="28"/>
          <w:szCs w:val="24"/>
        </w:rPr>
        <w:tab/>
      </w:r>
      <w:r w:rsidRPr="00CB576C">
        <w:rPr>
          <w:rFonts w:ascii="Times New Roman" w:hAnsi="Times New Roman"/>
          <w:sz w:val="28"/>
          <w:szCs w:val="24"/>
        </w:rPr>
        <w:tab/>
      </w:r>
      <w:r w:rsidRPr="00EB0081">
        <w:rPr>
          <w:rFonts w:ascii="Times New Roman" w:hAnsi="Times New Roman"/>
          <w:sz w:val="28"/>
          <w:szCs w:val="24"/>
        </w:rPr>
        <w:t xml:space="preserve">от </w:t>
      </w:r>
      <w:r>
        <w:rPr>
          <w:rFonts w:ascii="Times New Roman" w:hAnsi="Times New Roman"/>
          <w:sz w:val="28"/>
          <w:szCs w:val="24"/>
        </w:rPr>
        <w:t>14.12.2020</w:t>
      </w:r>
      <w:r w:rsidRPr="00EB0081">
        <w:rPr>
          <w:rFonts w:ascii="Times New Roman" w:hAnsi="Times New Roman"/>
          <w:sz w:val="28"/>
          <w:szCs w:val="24"/>
        </w:rPr>
        <w:t xml:space="preserve"> № </w:t>
      </w:r>
      <w:r>
        <w:rPr>
          <w:rFonts w:ascii="Times New Roman" w:hAnsi="Times New Roman"/>
          <w:sz w:val="28"/>
          <w:szCs w:val="24"/>
        </w:rPr>
        <w:t>357</w:t>
      </w:r>
    </w:p>
    <w:p w:rsidR="00CB7937" w:rsidRPr="00CB576C" w:rsidRDefault="00CB7937" w:rsidP="009B747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CB7937" w:rsidRDefault="00CB7937" w:rsidP="00AC598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B04669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город</w:t>
      </w:r>
      <w:r>
        <w:rPr>
          <w:rFonts w:ascii="Times New Roman" w:hAnsi="Times New Roman"/>
          <w:sz w:val="28"/>
          <w:szCs w:val="28"/>
        </w:rPr>
        <w:t>а</w:t>
      </w:r>
      <w:r w:rsidRPr="00B04669">
        <w:rPr>
          <w:rFonts w:ascii="Times New Roman" w:hAnsi="Times New Roman"/>
          <w:sz w:val="28"/>
          <w:szCs w:val="28"/>
        </w:rPr>
        <w:t xml:space="preserve"> Пыть-Ях</w:t>
      </w:r>
      <w:r>
        <w:rPr>
          <w:rFonts w:ascii="Times New Roman" w:hAnsi="Times New Roman"/>
          <w:sz w:val="28"/>
          <w:szCs w:val="28"/>
        </w:rPr>
        <w:t>а</w:t>
      </w:r>
      <w:r w:rsidRPr="00B04669">
        <w:rPr>
          <w:rFonts w:ascii="Times New Roman" w:hAnsi="Times New Roman"/>
          <w:sz w:val="28"/>
          <w:szCs w:val="28"/>
        </w:rPr>
        <w:t xml:space="preserve"> от других бюджетов бюджетной системы Российской Федерации </w:t>
      </w:r>
      <w:r w:rsidRPr="00115B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2-2023 годы</w:t>
      </w:r>
    </w:p>
    <w:p w:rsidR="00CB7937" w:rsidRPr="00CB576C" w:rsidRDefault="00CB7937" w:rsidP="00AC598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CB7937" w:rsidRPr="00CB576C" w:rsidRDefault="00CB7937" w:rsidP="007E7102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                    </w:t>
      </w: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7"/>
        <w:gridCol w:w="5103"/>
        <w:gridCol w:w="1276"/>
        <w:gridCol w:w="1275"/>
      </w:tblGrid>
      <w:tr w:rsidR="00CB7937" w:rsidRPr="0038152E" w:rsidTr="0038152E">
        <w:trPr>
          <w:cantSplit/>
          <w:trHeight w:val="657"/>
          <w:tblHeader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276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2022 год</w:t>
            </w:r>
          </w:p>
        </w:tc>
        <w:tc>
          <w:tcPr>
            <w:tcW w:w="1275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2023 год</w:t>
            </w:r>
          </w:p>
        </w:tc>
      </w:tr>
      <w:tr w:rsidR="00CB7937" w:rsidRPr="0038152E" w:rsidTr="0038152E">
        <w:trPr>
          <w:trHeight w:val="312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  <w:noWrap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CB7937" w:rsidRPr="0038152E" w:rsidTr="0038152E">
        <w:trPr>
          <w:trHeight w:val="624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CB7937" w:rsidRPr="0038152E" w:rsidTr="0038152E">
        <w:trPr>
          <w:trHeight w:val="345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CB7937" w:rsidRPr="0038152E" w:rsidTr="0038152E">
        <w:trPr>
          <w:trHeight w:val="312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CB7937" w:rsidRPr="0038152E" w:rsidTr="0038152E">
        <w:trPr>
          <w:trHeight w:val="624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noWrap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CB7937" w:rsidRPr="0038152E" w:rsidTr="0038152E">
        <w:trPr>
          <w:trHeight w:val="551"/>
        </w:trPr>
        <w:tc>
          <w:tcPr>
            <w:tcW w:w="2547" w:type="dxa"/>
            <w:noWrap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275" w:type="dxa"/>
            <w:noWrap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CB7937" w:rsidRPr="0038152E" w:rsidTr="0038152E">
        <w:trPr>
          <w:trHeight w:val="1248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CB7937" w:rsidRPr="0038152E" w:rsidTr="0038152E">
        <w:trPr>
          <w:trHeight w:val="1002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CB7937" w:rsidRPr="0038152E" w:rsidTr="0038152E">
        <w:trPr>
          <w:trHeight w:val="936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CB7937" w:rsidRPr="0038152E" w:rsidTr="0038152E">
        <w:trPr>
          <w:trHeight w:val="939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CB7937" w:rsidRPr="0038152E" w:rsidTr="0038152E">
        <w:trPr>
          <w:trHeight w:val="879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CB7937" w:rsidRPr="0038152E" w:rsidTr="0038152E">
        <w:trPr>
          <w:trHeight w:val="1212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103" w:type="dxa"/>
            <w:noWrap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CB7937" w:rsidRPr="0038152E" w:rsidTr="0038152E">
        <w:trPr>
          <w:trHeight w:val="457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CB7937" w:rsidRPr="0038152E" w:rsidTr="0038152E">
        <w:trPr>
          <w:trHeight w:val="124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CB7937" w:rsidRPr="0038152E" w:rsidTr="0038152E">
        <w:trPr>
          <w:trHeight w:val="350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CB7937" w:rsidRPr="0038152E" w:rsidTr="0038152E">
        <w:trPr>
          <w:trHeight w:val="274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CB7937" w:rsidRPr="0038152E" w:rsidTr="0038152E">
        <w:trPr>
          <w:trHeight w:val="312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CB7937" w:rsidRPr="0038152E" w:rsidTr="0038152E">
        <w:trPr>
          <w:trHeight w:val="187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74 656,10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CB7937" w:rsidRPr="0038152E" w:rsidTr="0038152E">
        <w:trPr>
          <w:trHeight w:val="477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CB7937" w:rsidRPr="0038152E" w:rsidTr="0038152E">
        <w:trPr>
          <w:trHeight w:val="357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CB7937" w:rsidRPr="0038152E" w:rsidTr="0038152E">
        <w:trPr>
          <w:trHeight w:val="756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CB7937" w:rsidRPr="0038152E" w:rsidTr="0038152E">
        <w:trPr>
          <w:trHeight w:val="1286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CB7937" w:rsidRPr="0038152E" w:rsidTr="0038152E">
        <w:trPr>
          <w:trHeight w:val="1308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CB7937" w:rsidRPr="0038152E" w:rsidTr="0038152E">
        <w:trPr>
          <w:trHeight w:val="936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CB7937" w:rsidRPr="0038152E" w:rsidTr="0038152E">
        <w:trPr>
          <w:trHeight w:val="1104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CB7937" w:rsidRPr="0038152E" w:rsidTr="0038152E">
        <w:trPr>
          <w:trHeight w:val="695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CB7937" w:rsidRPr="0038152E" w:rsidTr="0038152E">
        <w:trPr>
          <w:trHeight w:val="720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CB7937" w:rsidRPr="0038152E" w:rsidTr="0038152E">
        <w:trPr>
          <w:trHeight w:val="936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CB7937" w:rsidRPr="0038152E" w:rsidTr="0038152E">
        <w:trPr>
          <w:trHeight w:val="1059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CB7937" w:rsidRPr="0038152E" w:rsidTr="0038152E">
        <w:trPr>
          <w:trHeight w:val="936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CB7937" w:rsidRPr="0038152E" w:rsidTr="0038152E">
        <w:trPr>
          <w:trHeight w:val="936"/>
        </w:trPr>
        <w:tc>
          <w:tcPr>
            <w:tcW w:w="2547" w:type="dxa"/>
            <w:noWrap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CB7937" w:rsidRPr="0038152E" w:rsidTr="0038152E">
        <w:trPr>
          <w:trHeight w:val="1248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CB7937" w:rsidRPr="0038152E" w:rsidTr="0038152E">
        <w:trPr>
          <w:trHeight w:val="1248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CB7937" w:rsidRPr="0038152E" w:rsidTr="0038152E">
        <w:trPr>
          <w:trHeight w:val="499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CB7937" w:rsidRPr="0038152E" w:rsidTr="0038152E">
        <w:trPr>
          <w:trHeight w:val="675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</w:t>
            </w:r>
            <w:bookmarkStart w:id="0" w:name="_GoBack"/>
            <w:bookmarkEnd w:id="0"/>
            <w:r w:rsidRPr="0038152E">
              <w:rPr>
                <w:rFonts w:ascii="Times New Roman" w:hAnsi="Times New Roman"/>
                <w:sz w:val="20"/>
                <w:szCs w:val="20"/>
              </w:rPr>
              <w:t xml:space="preserve"> регистрацию актов гражданского состояния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CB7937" w:rsidRPr="0038152E" w:rsidTr="0038152E">
        <w:trPr>
          <w:trHeight w:val="312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CB7937" w:rsidRPr="0038152E" w:rsidTr="0038152E">
        <w:trPr>
          <w:trHeight w:val="936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CB7937" w:rsidRPr="0038152E" w:rsidTr="0038152E">
        <w:trPr>
          <w:trHeight w:val="1248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CB7937" w:rsidRPr="0038152E" w:rsidTr="0038152E">
        <w:trPr>
          <w:trHeight w:val="469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CB7937" w:rsidRPr="0038152E" w:rsidTr="0038152E">
        <w:trPr>
          <w:trHeight w:val="282"/>
        </w:trPr>
        <w:tc>
          <w:tcPr>
            <w:tcW w:w="2547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103" w:type="dxa"/>
            <w:vAlign w:val="center"/>
          </w:tcPr>
          <w:p w:rsidR="00CB7937" w:rsidRPr="0038152E" w:rsidRDefault="00CB7937" w:rsidP="003815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CB7937" w:rsidRPr="0038152E" w:rsidRDefault="00CB7937" w:rsidP="003815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</w:tbl>
    <w:p w:rsidR="00CB7937" w:rsidRPr="00C709A4" w:rsidRDefault="00CB7937" w:rsidP="00450D11">
      <w:pPr>
        <w:jc w:val="center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548.95pt;margin-top:-17.4pt;width:30.75pt;height:24.6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/nneTiAAAADAEAAA8AAABkcnMvZG93bnJl&#10;di54bWxMj01Lw0AQhu+C/2EZwYu0m2r8SMymSEEsIhRT7XmbHZNgdjbNbpP4752e9DYv8/B+ZMvJ&#10;tmLA3jeOFCzmEQik0pmGKgUf2+fZAwgfNBndOkIFP+hhmZ+fZTo1bqR3HIpQCTYhn2oFdQhdKqUv&#10;a7Taz12HxL8v11sdWPaVNL0e2dy28jqK7qTVDXFCrTtc1Vh+F0erYCw3w2779iI3V7u1o8P6sCo+&#10;X5W6vJieHkEEnMIfDKf6XB1y7rR3RzJetKyj5D5hVsHsJuYRJ2Rxm8Qg9nzFMcg8k/9H5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+ed5OIAAAAMAQAADwAAAAAAAAAAAAAAAAAw&#10;BQAAZHJzL2Rvd25yZXYueG1sUEsFBgAAAAAEAAQA8wAAAD8GAAAAAA==&#10;" filled="f" stroked="f">
            <v:textbox>
              <w:txbxContent>
                <w:p w:rsidR="00CB7937" w:rsidRDefault="00CB7937" w:rsidP="007E7102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  <w10:wrap anchorx="page"/>
          </v:rect>
        </w:pict>
      </w:r>
    </w:p>
    <w:sectPr w:rsidR="00CB7937" w:rsidRPr="00C709A4" w:rsidSect="00B928C6">
      <w:headerReference w:type="default" r:id="rId6"/>
      <w:pgSz w:w="11906" w:h="16838"/>
      <w:pgMar w:top="567" w:right="851" w:bottom="567" w:left="851" w:header="283" w:footer="708" w:gutter="0"/>
      <w:pgNumType w:start="2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937" w:rsidRDefault="00CB7937" w:rsidP="009B7476">
      <w:pPr>
        <w:spacing w:after="0" w:line="240" w:lineRule="auto"/>
      </w:pPr>
      <w:r>
        <w:separator/>
      </w:r>
    </w:p>
  </w:endnote>
  <w:endnote w:type="continuationSeparator" w:id="0">
    <w:p w:rsidR="00CB7937" w:rsidRDefault="00CB793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937" w:rsidRDefault="00CB7937" w:rsidP="009B7476">
      <w:pPr>
        <w:spacing w:after="0" w:line="240" w:lineRule="auto"/>
      </w:pPr>
      <w:r>
        <w:separator/>
      </w:r>
    </w:p>
  </w:footnote>
  <w:footnote w:type="continuationSeparator" w:id="0">
    <w:p w:rsidR="00CB7937" w:rsidRDefault="00CB793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937" w:rsidRDefault="00CB7937">
    <w:pPr>
      <w:pStyle w:val="Header"/>
      <w:jc w:val="right"/>
    </w:pPr>
    <w:fldSimple w:instr="PAGE   \* MERGEFORMAT">
      <w:r>
        <w:rPr>
          <w:noProof/>
        </w:rPr>
        <w:t>248</w:t>
      </w:r>
    </w:fldSimple>
  </w:p>
  <w:p w:rsidR="00CB7937" w:rsidRDefault="00CB7937" w:rsidP="00CB576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476"/>
    <w:rsid w:val="00015C41"/>
    <w:rsid w:val="000225FB"/>
    <w:rsid w:val="0002799A"/>
    <w:rsid w:val="0003717D"/>
    <w:rsid w:val="00107CB7"/>
    <w:rsid w:val="00115BBA"/>
    <w:rsid w:val="00150E11"/>
    <w:rsid w:val="00207B1F"/>
    <w:rsid w:val="002311D9"/>
    <w:rsid w:val="0024156E"/>
    <w:rsid w:val="002E34E3"/>
    <w:rsid w:val="0038152E"/>
    <w:rsid w:val="003B2E9E"/>
    <w:rsid w:val="003D0682"/>
    <w:rsid w:val="00450D11"/>
    <w:rsid w:val="004B09FF"/>
    <w:rsid w:val="004B2751"/>
    <w:rsid w:val="00545DB8"/>
    <w:rsid w:val="0055356B"/>
    <w:rsid w:val="005C1ADF"/>
    <w:rsid w:val="005F2C17"/>
    <w:rsid w:val="006360CA"/>
    <w:rsid w:val="00642C85"/>
    <w:rsid w:val="006C6436"/>
    <w:rsid w:val="0070767F"/>
    <w:rsid w:val="00711B29"/>
    <w:rsid w:val="00734718"/>
    <w:rsid w:val="00736BB4"/>
    <w:rsid w:val="00771B96"/>
    <w:rsid w:val="007E7102"/>
    <w:rsid w:val="00840754"/>
    <w:rsid w:val="00994AC9"/>
    <w:rsid w:val="009B7476"/>
    <w:rsid w:val="009F1F0C"/>
    <w:rsid w:val="00A332C1"/>
    <w:rsid w:val="00A468E7"/>
    <w:rsid w:val="00AB54F8"/>
    <w:rsid w:val="00AC5986"/>
    <w:rsid w:val="00AC63E3"/>
    <w:rsid w:val="00B00674"/>
    <w:rsid w:val="00B04669"/>
    <w:rsid w:val="00B2298A"/>
    <w:rsid w:val="00B33166"/>
    <w:rsid w:val="00B928C6"/>
    <w:rsid w:val="00C474F2"/>
    <w:rsid w:val="00C709A4"/>
    <w:rsid w:val="00CB576C"/>
    <w:rsid w:val="00CB7937"/>
    <w:rsid w:val="00D5592D"/>
    <w:rsid w:val="00DA1D02"/>
    <w:rsid w:val="00E71A4B"/>
    <w:rsid w:val="00EB0081"/>
    <w:rsid w:val="00ED27B3"/>
    <w:rsid w:val="00EF1F8F"/>
    <w:rsid w:val="00EF7423"/>
    <w:rsid w:val="00F37DFE"/>
    <w:rsid w:val="00F56B5B"/>
    <w:rsid w:val="00FB19DF"/>
    <w:rsid w:val="00FC1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98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B74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B74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B747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38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1145</Words>
  <Characters>6532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10</cp:revision>
  <cp:lastPrinted>2020-12-14T06:28:00Z</cp:lastPrinted>
  <dcterms:created xsi:type="dcterms:W3CDTF">2021-02-05T05:50:00Z</dcterms:created>
  <dcterms:modified xsi:type="dcterms:W3CDTF">2021-03-19T11:47:00Z</dcterms:modified>
</cp:coreProperties>
</file>